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DF631A" w14:textId="7EA8549B" w:rsidR="003A4FBB" w:rsidRPr="00572BF7" w:rsidRDefault="003A4FBB" w:rsidP="003A4FBB">
      <w:pPr>
        <w:pStyle w:val="aa"/>
        <w:rPr>
          <w:rFonts w:eastAsia="宋体"/>
          <w:lang w:eastAsia="zh-CN"/>
        </w:rPr>
      </w:pPr>
      <w:bookmarkStart w:id="0" w:name="historyclause"/>
      <w:r w:rsidRPr="0004538C">
        <w:t xml:space="preserve">3GPP TSG-RAN WG4 Meeting </w:t>
      </w:r>
      <w:r w:rsidRPr="004E68D9">
        <w:rPr>
          <w:szCs w:val="22"/>
        </w:rPr>
        <w:t>#</w:t>
      </w:r>
      <w:r w:rsidR="00EF4953">
        <w:rPr>
          <w:rFonts w:cs="Arial"/>
          <w:szCs w:val="22"/>
        </w:rPr>
        <w:t xml:space="preserve">111  </w:t>
      </w:r>
      <w:r>
        <w:rPr>
          <w:rFonts w:cs="Arial"/>
          <w:szCs w:val="22"/>
        </w:rPr>
        <w:t xml:space="preserve">   </w:t>
      </w:r>
      <w:r>
        <w:rPr>
          <w:rFonts w:eastAsia="宋体" w:hint="eastAsia"/>
          <w:lang w:eastAsia="zh-CN"/>
        </w:rPr>
        <w:t xml:space="preserve">            </w:t>
      </w:r>
      <w:r>
        <w:rPr>
          <w:rFonts w:eastAsia="宋体"/>
          <w:lang w:eastAsia="zh-CN"/>
        </w:rPr>
        <w:t xml:space="preserve">  </w:t>
      </w:r>
      <w:r>
        <w:rPr>
          <w:rFonts w:eastAsia="宋体" w:hint="eastAsia"/>
          <w:lang w:eastAsia="zh-CN"/>
        </w:rPr>
        <w:t xml:space="preserve">                 </w:t>
      </w:r>
      <w:r w:rsidRPr="0030744C">
        <w:rPr>
          <w:rFonts w:eastAsia="宋体" w:hint="eastAsia"/>
          <w:lang w:eastAsia="zh-CN"/>
        </w:rPr>
        <w:t xml:space="preserve">  </w:t>
      </w:r>
      <w:r>
        <w:rPr>
          <w:rFonts w:eastAsia="宋体"/>
          <w:lang w:eastAsia="zh-CN"/>
        </w:rPr>
        <w:t xml:space="preserve">                                   </w:t>
      </w:r>
      <w:r w:rsidR="009D5F29">
        <w:rPr>
          <w:rFonts w:eastAsia="宋体"/>
          <w:lang w:eastAsia="zh-CN"/>
        </w:rPr>
        <w:t>R4-2409425</w:t>
      </w:r>
      <w:bookmarkStart w:id="1" w:name="_GoBack"/>
      <w:bookmarkEnd w:id="1"/>
    </w:p>
    <w:p w14:paraId="4DE99BAF" w14:textId="2B056CC4" w:rsidR="003A4FBB" w:rsidRDefault="00EF4953" w:rsidP="003A4FBB">
      <w:pPr>
        <w:pStyle w:val="aa"/>
        <w:rPr>
          <w:rFonts w:eastAsia="宋体"/>
          <w:lang w:eastAsia="zh-CN"/>
        </w:rPr>
      </w:pPr>
      <w:r w:rsidRPr="00EF4953">
        <w:rPr>
          <w:rFonts w:eastAsia="宋体"/>
          <w:lang w:eastAsia="zh-CN"/>
        </w:rPr>
        <w:t>Fukuoka City, Japan, 20th – 24th May, 2024</w:t>
      </w:r>
    </w:p>
    <w:p w14:paraId="50DC9730" w14:textId="16066E1B" w:rsidR="00D309CC" w:rsidRPr="00EF4953" w:rsidRDefault="00D309CC" w:rsidP="00D46431">
      <w:pPr>
        <w:pStyle w:val="CH"/>
        <w:tabs>
          <w:tab w:val="clear" w:pos="7920"/>
        </w:tabs>
        <w:rPr>
          <w:b w:val="0"/>
        </w:rPr>
      </w:pP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759A8DBD" w:rsidR="00D309CC" w:rsidRPr="00DA2A47" w:rsidRDefault="00D309CC" w:rsidP="00D309CC">
      <w:pPr>
        <w:pStyle w:val="CH"/>
        <w:rPr>
          <w:b w:val="0"/>
        </w:rPr>
      </w:pPr>
      <w:r w:rsidRPr="00DA2A47">
        <w:t>Agenda item:</w:t>
      </w:r>
      <w:r w:rsidRPr="00DA2A47">
        <w:tab/>
      </w:r>
      <w:r w:rsidR="00EF4953">
        <w:t>7.10.3</w:t>
      </w:r>
    </w:p>
    <w:p w14:paraId="4DBE005A" w14:textId="5F091C05" w:rsidR="00D309CC" w:rsidRPr="00DA2A47" w:rsidRDefault="003A4FBB" w:rsidP="00D309CC">
      <w:pPr>
        <w:pStyle w:val="CH"/>
        <w:rPr>
          <w:b w:val="0"/>
        </w:rPr>
      </w:pPr>
      <w:r>
        <w:t>Source:</w:t>
      </w:r>
      <w:r>
        <w:tab/>
      </w:r>
      <w:r w:rsidR="009C055A">
        <w:t>Huawei, HiSilicon</w:t>
      </w:r>
    </w:p>
    <w:p w14:paraId="0D2061A1" w14:textId="79DFCD61" w:rsidR="00D309CC" w:rsidRDefault="00D309CC" w:rsidP="00D309CC">
      <w:pPr>
        <w:pStyle w:val="CH"/>
      </w:pPr>
      <w:r w:rsidRPr="00DA2A47">
        <w:t>Title:</w:t>
      </w:r>
      <w:r w:rsidRPr="00DA2A47">
        <w:tab/>
      </w:r>
      <w:r w:rsidR="00EF4953" w:rsidRPr="00EF4953">
        <w:t>FR2 MIMO OTA measurement campaign data submission</w:t>
      </w:r>
    </w:p>
    <w:p w14:paraId="2E4E044D" w14:textId="2620AA91" w:rsidR="00D309CC" w:rsidRDefault="00D309CC" w:rsidP="00164263">
      <w:pPr>
        <w:pStyle w:val="CH"/>
      </w:pPr>
      <w:r w:rsidRPr="00DA2A47">
        <w:t>Document for:</w:t>
      </w:r>
      <w:r w:rsidRPr="00DA2A47">
        <w:tab/>
      </w:r>
      <w:r w:rsidR="00EF4953" w:rsidRPr="00EF4953">
        <w:t>Discussion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1B87F999" w:rsidR="008E7986" w:rsidRPr="004D3578" w:rsidRDefault="008E7986" w:rsidP="008E7986">
      <w:pPr>
        <w:pStyle w:val="1"/>
      </w:pPr>
      <w:r>
        <w:t>1</w:t>
      </w:r>
      <w:r>
        <w:tab/>
      </w:r>
      <w:r w:rsidR="00DC555F">
        <w:t>Discussion</w:t>
      </w:r>
      <w:r>
        <w:t xml:space="preserve"> </w:t>
      </w:r>
    </w:p>
    <w:p w14:paraId="06E92CC7" w14:textId="77777777" w:rsidR="008E7986" w:rsidRDefault="008E7986" w:rsidP="008E7986"/>
    <w:p w14:paraId="3B7F5EB2" w14:textId="31D69DF4" w:rsidR="00D92D71" w:rsidRDefault="00EF4953" w:rsidP="0062595A">
      <w:pPr>
        <w:spacing w:after="0"/>
      </w:pPr>
      <w:r>
        <w:t>We</w:t>
      </w:r>
      <w:r w:rsidRPr="00EF4953">
        <w:t xml:space="preserve"> provides two me</w:t>
      </w:r>
      <w:r>
        <w:t>asurement results for Rel-18 FR2</w:t>
      </w:r>
      <w:r w:rsidRPr="00EF4953">
        <w:t xml:space="preserve"> MIMO OTA measurement campaign to define performance requirements. The UEs are provided by volunteer companies.</w:t>
      </w:r>
    </w:p>
    <w:p w14:paraId="3661F875" w14:textId="77777777" w:rsidR="00EF4953" w:rsidRPr="00EF4953" w:rsidRDefault="00EF4953" w:rsidP="0062595A">
      <w:pPr>
        <w:spacing w:after="0"/>
      </w:pPr>
    </w:p>
    <w:p w14:paraId="5D2DDC34" w14:textId="31FEE82D" w:rsidR="005E69AE" w:rsidRDefault="00DC555F" w:rsidP="005E69AE">
      <w:pPr>
        <w:pStyle w:val="1"/>
      </w:pPr>
      <w:r>
        <w:t>2</w:t>
      </w:r>
      <w:r w:rsidR="005E69AE">
        <w:tab/>
        <w:t>Reference</w:t>
      </w:r>
      <w:bookmarkEnd w:id="0"/>
    </w:p>
    <w:sectPr w:rsidR="005E69AE" w:rsidSect="006D41A9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05620A" w14:textId="77777777" w:rsidR="00FF6FE7" w:rsidRDefault="00FF6FE7">
      <w:r>
        <w:separator/>
      </w:r>
    </w:p>
  </w:endnote>
  <w:endnote w:type="continuationSeparator" w:id="0">
    <w:p w14:paraId="5A004A17" w14:textId="77777777" w:rsidR="00FF6FE7" w:rsidRDefault="00FF6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077316" w14:textId="227602B4" w:rsidR="00E72324" w:rsidRDefault="00E72324">
    <w:pPr>
      <w:pStyle w:val="a4"/>
    </w:pPr>
    <w:r>
      <w:t>Apple Inc.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BDEBE8" w14:textId="77777777" w:rsidR="00FF6FE7" w:rsidRDefault="00FF6FE7">
      <w:r>
        <w:separator/>
      </w:r>
    </w:p>
  </w:footnote>
  <w:footnote w:type="continuationSeparator" w:id="0">
    <w:p w14:paraId="7E406200" w14:textId="77777777" w:rsidR="00FF6FE7" w:rsidRDefault="00FF6F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8DD23FB"/>
    <w:multiLevelType w:val="hybridMultilevel"/>
    <w:tmpl w:val="F61078FC"/>
    <w:lvl w:ilvl="0" w:tplc="C178D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1AFE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032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7005B5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A265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E8A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AA17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9415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5EC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2"/>
  </w:num>
  <w:num w:numId="6">
    <w:abstractNumId w:val="2"/>
  </w:num>
  <w:num w:numId="7">
    <w:abstractNumId w:val="5"/>
  </w:num>
  <w:num w:numId="8">
    <w:abstractNumId w:val="3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45693"/>
    <w:rsid w:val="00051834"/>
    <w:rsid w:val="00054A22"/>
    <w:rsid w:val="00062023"/>
    <w:rsid w:val="000655A6"/>
    <w:rsid w:val="00080512"/>
    <w:rsid w:val="0009185E"/>
    <w:rsid w:val="000A365D"/>
    <w:rsid w:val="000A4F13"/>
    <w:rsid w:val="000A68F3"/>
    <w:rsid w:val="000C47C3"/>
    <w:rsid w:val="000D320D"/>
    <w:rsid w:val="000D58AB"/>
    <w:rsid w:val="000E077A"/>
    <w:rsid w:val="00104BC6"/>
    <w:rsid w:val="00114E2C"/>
    <w:rsid w:val="00116B75"/>
    <w:rsid w:val="00125C54"/>
    <w:rsid w:val="00133525"/>
    <w:rsid w:val="0013536D"/>
    <w:rsid w:val="00164263"/>
    <w:rsid w:val="001A4C42"/>
    <w:rsid w:val="001C21C3"/>
    <w:rsid w:val="001D02C2"/>
    <w:rsid w:val="001D7ECA"/>
    <w:rsid w:val="001E176F"/>
    <w:rsid w:val="001E48E7"/>
    <w:rsid w:val="001F0C1D"/>
    <w:rsid w:val="001F1132"/>
    <w:rsid w:val="001F168B"/>
    <w:rsid w:val="002347A2"/>
    <w:rsid w:val="00247926"/>
    <w:rsid w:val="002675F0"/>
    <w:rsid w:val="00276EE4"/>
    <w:rsid w:val="00277D7C"/>
    <w:rsid w:val="002B6339"/>
    <w:rsid w:val="002E00EE"/>
    <w:rsid w:val="002E60BB"/>
    <w:rsid w:val="003172DC"/>
    <w:rsid w:val="0034052F"/>
    <w:rsid w:val="0035462D"/>
    <w:rsid w:val="003765B8"/>
    <w:rsid w:val="003A0483"/>
    <w:rsid w:val="003A4FBB"/>
    <w:rsid w:val="003B2D70"/>
    <w:rsid w:val="003C3971"/>
    <w:rsid w:val="003E6AC9"/>
    <w:rsid w:val="003E7753"/>
    <w:rsid w:val="003F01AC"/>
    <w:rsid w:val="00404993"/>
    <w:rsid w:val="004077DE"/>
    <w:rsid w:val="00416A38"/>
    <w:rsid w:val="00423334"/>
    <w:rsid w:val="004345EC"/>
    <w:rsid w:val="004511F5"/>
    <w:rsid w:val="00460505"/>
    <w:rsid w:val="00476597"/>
    <w:rsid w:val="00477364"/>
    <w:rsid w:val="004826A9"/>
    <w:rsid w:val="00484171"/>
    <w:rsid w:val="00487E2A"/>
    <w:rsid w:val="004C1601"/>
    <w:rsid w:val="004D3578"/>
    <w:rsid w:val="004E213A"/>
    <w:rsid w:val="004F0988"/>
    <w:rsid w:val="004F3340"/>
    <w:rsid w:val="004F3E3D"/>
    <w:rsid w:val="0050146D"/>
    <w:rsid w:val="00515BE9"/>
    <w:rsid w:val="0053388B"/>
    <w:rsid w:val="00535773"/>
    <w:rsid w:val="00540AA9"/>
    <w:rsid w:val="00543E6C"/>
    <w:rsid w:val="005501C8"/>
    <w:rsid w:val="00565087"/>
    <w:rsid w:val="00572E14"/>
    <w:rsid w:val="005973BE"/>
    <w:rsid w:val="005A06E6"/>
    <w:rsid w:val="005A5986"/>
    <w:rsid w:val="005D160B"/>
    <w:rsid w:val="005D2E01"/>
    <w:rsid w:val="005D7526"/>
    <w:rsid w:val="005E4B0B"/>
    <w:rsid w:val="005E69AE"/>
    <w:rsid w:val="00600E46"/>
    <w:rsid w:val="00602AEA"/>
    <w:rsid w:val="00607E3C"/>
    <w:rsid w:val="00614FDF"/>
    <w:rsid w:val="006246A7"/>
    <w:rsid w:val="0062595A"/>
    <w:rsid w:val="00626924"/>
    <w:rsid w:val="006353EB"/>
    <w:rsid w:val="0063543D"/>
    <w:rsid w:val="00642EDF"/>
    <w:rsid w:val="00647114"/>
    <w:rsid w:val="00674672"/>
    <w:rsid w:val="00690891"/>
    <w:rsid w:val="006A323F"/>
    <w:rsid w:val="006B30D0"/>
    <w:rsid w:val="006B5311"/>
    <w:rsid w:val="006C3D95"/>
    <w:rsid w:val="006D41A9"/>
    <w:rsid w:val="006E5C86"/>
    <w:rsid w:val="006E649B"/>
    <w:rsid w:val="006F0514"/>
    <w:rsid w:val="007062FE"/>
    <w:rsid w:val="00713C44"/>
    <w:rsid w:val="00734A5B"/>
    <w:rsid w:val="0074026F"/>
    <w:rsid w:val="007429F6"/>
    <w:rsid w:val="00744E76"/>
    <w:rsid w:val="00745F16"/>
    <w:rsid w:val="00752198"/>
    <w:rsid w:val="00753881"/>
    <w:rsid w:val="00774DA4"/>
    <w:rsid w:val="00781F0F"/>
    <w:rsid w:val="007858F0"/>
    <w:rsid w:val="007A04B3"/>
    <w:rsid w:val="007A782E"/>
    <w:rsid w:val="007B600E"/>
    <w:rsid w:val="007E0486"/>
    <w:rsid w:val="007F0F4A"/>
    <w:rsid w:val="008028A4"/>
    <w:rsid w:val="00820B25"/>
    <w:rsid w:val="00825507"/>
    <w:rsid w:val="00830747"/>
    <w:rsid w:val="00832ED5"/>
    <w:rsid w:val="008768CA"/>
    <w:rsid w:val="0088013D"/>
    <w:rsid w:val="0088310D"/>
    <w:rsid w:val="008A31FF"/>
    <w:rsid w:val="008B224D"/>
    <w:rsid w:val="008B3844"/>
    <w:rsid w:val="008C384C"/>
    <w:rsid w:val="008D07C9"/>
    <w:rsid w:val="008D128F"/>
    <w:rsid w:val="008E7986"/>
    <w:rsid w:val="0090271F"/>
    <w:rsid w:val="00902E23"/>
    <w:rsid w:val="009114D7"/>
    <w:rsid w:val="0091348E"/>
    <w:rsid w:val="00917CCB"/>
    <w:rsid w:val="00942EC2"/>
    <w:rsid w:val="009443AC"/>
    <w:rsid w:val="0095353A"/>
    <w:rsid w:val="009535DF"/>
    <w:rsid w:val="00966453"/>
    <w:rsid w:val="00985FB0"/>
    <w:rsid w:val="009869F8"/>
    <w:rsid w:val="009A5015"/>
    <w:rsid w:val="009A5465"/>
    <w:rsid w:val="009C055A"/>
    <w:rsid w:val="009D5F29"/>
    <w:rsid w:val="009E26B8"/>
    <w:rsid w:val="009E6FE7"/>
    <w:rsid w:val="009F37B7"/>
    <w:rsid w:val="009F5E43"/>
    <w:rsid w:val="00A10F02"/>
    <w:rsid w:val="00A164B4"/>
    <w:rsid w:val="00A26956"/>
    <w:rsid w:val="00A53724"/>
    <w:rsid w:val="00A73129"/>
    <w:rsid w:val="00A76DDD"/>
    <w:rsid w:val="00A82346"/>
    <w:rsid w:val="00A92BA1"/>
    <w:rsid w:val="00A94421"/>
    <w:rsid w:val="00AC28C6"/>
    <w:rsid w:val="00AC46FC"/>
    <w:rsid w:val="00AC6BC6"/>
    <w:rsid w:val="00AD42D0"/>
    <w:rsid w:val="00AE3797"/>
    <w:rsid w:val="00AE4E19"/>
    <w:rsid w:val="00B15449"/>
    <w:rsid w:val="00B25DEC"/>
    <w:rsid w:val="00B62589"/>
    <w:rsid w:val="00B64FFF"/>
    <w:rsid w:val="00B8220A"/>
    <w:rsid w:val="00B82271"/>
    <w:rsid w:val="00B87C17"/>
    <w:rsid w:val="00B93086"/>
    <w:rsid w:val="00BA19ED"/>
    <w:rsid w:val="00BA300B"/>
    <w:rsid w:val="00BA4B8D"/>
    <w:rsid w:val="00BC0F7D"/>
    <w:rsid w:val="00BC46F1"/>
    <w:rsid w:val="00BC65C7"/>
    <w:rsid w:val="00BE3255"/>
    <w:rsid w:val="00BF128E"/>
    <w:rsid w:val="00BF358C"/>
    <w:rsid w:val="00C07421"/>
    <w:rsid w:val="00C1496A"/>
    <w:rsid w:val="00C22874"/>
    <w:rsid w:val="00C33079"/>
    <w:rsid w:val="00C45231"/>
    <w:rsid w:val="00C46542"/>
    <w:rsid w:val="00C72833"/>
    <w:rsid w:val="00C80F1D"/>
    <w:rsid w:val="00C93F40"/>
    <w:rsid w:val="00CA3D0C"/>
    <w:rsid w:val="00CE783F"/>
    <w:rsid w:val="00CF20E3"/>
    <w:rsid w:val="00D05840"/>
    <w:rsid w:val="00D12B39"/>
    <w:rsid w:val="00D24CBB"/>
    <w:rsid w:val="00D309CC"/>
    <w:rsid w:val="00D3261F"/>
    <w:rsid w:val="00D34039"/>
    <w:rsid w:val="00D46431"/>
    <w:rsid w:val="00D56A52"/>
    <w:rsid w:val="00D57972"/>
    <w:rsid w:val="00D62BD6"/>
    <w:rsid w:val="00D675A9"/>
    <w:rsid w:val="00D7226F"/>
    <w:rsid w:val="00D738D6"/>
    <w:rsid w:val="00D755EB"/>
    <w:rsid w:val="00D87E00"/>
    <w:rsid w:val="00D9134D"/>
    <w:rsid w:val="00D92D71"/>
    <w:rsid w:val="00DA2253"/>
    <w:rsid w:val="00DA2A47"/>
    <w:rsid w:val="00DA5409"/>
    <w:rsid w:val="00DA7A03"/>
    <w:rsid w:val="00DB1818"/>
    <w:rsid w:val="00DC309B"/>
    <w:rsid w:val="00DC4DA2"/>
    <w:rsid w:val="00DC555F"/>
    <w:rsid w:val="00DD4C17"/>
    <w:rsid w:val="00DF07D9"/>
    <w:rsid w:val="00DF2B1F"/>
    <w:rsid w:val="00DF496F"/>
    <w:rsid w:val="00DF5156"/>
    <w:rsid w:val="00DF6189"/>
    <w:rsid w:val="00DF62CD"/>
    <w:rsid w:val="00E16509"/>
    <w:rsid w:val="00E44582"/>
    <w:rsid w:val="00E52814"/>
    <w:rsid w:val="00E72324"/>
    <w:rsid w:val="00E72ABE"/>
    <w:rsid w:val="00E770AA"/>
    <w:rsid w:val="00E77645"/>
    <w:rsid w:val="00EB2984"/>
    <w:rsid w:val="00EC04D8"/>
    <w:rsid w:val="00EC4A25"/>
    <w:rsid w:val="00EE5AA7"/>
    <w:rsid w:val="00EF4953"/>
    <w:rsid w:val="00F025A2"/>
    <w:rsid w:val="00F04712"/>
    <w:rsid w:val="00F21311"/>
    <w:rsid w:val="00F22EC7"/>
    <w:rsid w:val="00F325C8"/>
    <w:rsid w:val="00F62AEB"/>
    <w:rsid w:val="00F653B8"/>
    <w:rsid w:val="00F664DD"/>
    <w:rsid w:val="00F70647"/>
    <w:rsid w:val="00FA1266"/>
    <w:rsid w:val="00FA60AA"/>
    <w:rsid w:val="00FC0C26"/>
    <w:rsid w:val="00FC1192"/>
    <w:rsid w:val="00FC2AAF"/>
    <w:rsid w:val="00FE3AC0"/>
    <w:rsid w:val="00FE5A69"/>
    <w:rsid w:val="00FF6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600"/>
    </w:pPr>
  </w:style>
  <w:style w:type="paragraph" w:styleId="80">
    <w:name w:val="toc 8"/>
    <w:basedOn w:val="10"/>
    <w:uiPriority w:val="39"/>
    <w:pPr>
      <w:spacing w:after="0"/>
      <w:ind w:left="1400"/>
    </w:pPr>
    <w:rPr>
      <w:b w:val="0"/>
      <w:bCs w:val="0"/>
    </w:rPr>
  </w:style>
  <w:style w:type="paragraph" w:styleId="10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800"/>
    </w:pPr>
  </w:style>
  <w:style w:type="paragraph" w:styleId="40">
    <w:name w:val="toc 4"/>
    <w:basedOn w:val="30"/>
    <w:semiHidden/>
    <w:pPr>
      <w:ind w:left="600"/>
    </w:pPr>
  </w:style>
  <w:style w:type="paragraph" w:styleId="30">
    <w:name w:val="toc 3"/>
    <w:basedOn w:val="20"/>
    <w:semiHidden/>
    <w:pPr>
      <w:spacing w:before="0"/>
      <w:ind w:left="400"/>
    </w:pPr>
    <w:rPr>
      <w:i w:val="0"/>
      <w:iCs w:val="0"/>
    </w:rPr>
  </w:style>
  <w:style w:type="paragraph" w:styleId="20">
    <w:name w:val="toc 2"/>
    <w:basedOn w:val="10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rsid w:val="00752198"/>
    <w:pPr>
      <w:keepLines/>
      <w:numPr>
        <w:numId w:val="6"/>
      </w:numPr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000"/>
    </w:pPr>
  </w:style>
  <w:style w:type="paragraph" w:styleId="70">
    <w:name w:val="toc 7"/>
    <w:basedOn w:val="60"/>
    <w:next w:val="a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a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a8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a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a"/>
    <w:rsid w:val="003E7753"/>
    <w:pPr>
      <w:tabs>
        <w:tab w:val="left" w:pos="1701"/>
      </w:tabs>
      <w:ind w:left="1701" w:hanging="1701"/>
    </w:pPr>
    <w:rPr>
      <w:b/>
    </w:rPr>
  </w:style>
  <w:style w:type="paragraph" w:styleId="a9">
    <w:name w:val="List Paragraph"/>
    <w:basedOn w:val="a"/>
    <w:link w:val="Char0"/>
    <w:uiPriority w:val="34"/>
    <w:qFormat/>
    <w:rsid w:val="000A4F13"/>
    <w:pPr>
      <w:ind w:left="720"/>
      <w:contextualSpacing/>
    </w:pPr>
  </w:style>
  <w:style w:type="character" w:customStyle="1" w:styleId="Char0">
    <w:name w:val="列出段落 Char"/>
    <w:link w:val="a9"/>
    <w:uiPriority w:val="34"/>
    <w:qFormat/>
    <w:locked/>
    <w:rsid w:val="00DC555F"/>
    <w:rPr>
      <w:lang w:eastAsia="en-US"/>
    </w:rPr>
  </w:style>
  <w:style w:type="paragraph" w:customStyle="1" w:styleId="aa">
    <w:name w:val="样式 页眉"/>
    <w:basedOn w:val="a3"/>
    <w:link w:val="Char1"/>
    <w:qFormat/>
    <w:rsid w:val="003A4FBB"/>
    <w:rPr>
      <w:rFonts w:eastAsia="Arial"/>
      <w:bCs/>
      <w:sz w:val="22"/>
      <w:lang w:eastAsia="en-US"/>
    </w:rPr>
  </w:style>
  <w:style w:type="character" w:customStyle="1" w:styleId="Char1">
    <w:name w:val="样式 页眉 Char"/>
    <w:link w:val="aa"/>
    <w:qFormat/>
    <w:rsid w:val="003A4FBB"/>
    <w:rPr>
      <w:rFonts w:ascii="Arial" w:eastAsia="Arial" w:hAnsi="Arial"/>
      <w:b/>
      <w:bCs/>
      <w:noProof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ADD67-6813-495F-AFCB-C175640F8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476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Huawei</cp:lastModifiedBy>
  <cp:revision>14</cp:revision>
  <cp:lastPrinted>2019-02-25T14:05:00Z</cp:lastPrinted>
  <dcterms:created xsi:type="dcterms:W3CDTF">2024-02-16T03:25:00Z</dcterms:created>
  <dcterms:modified xsi:type="dcterms:W3CDTF">2024-05-13T14:05:00Z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(3)Zr5JgSnTnCNv6VHFvy8bX7osITAVNbR7sgE6RT6RXLOgn/JulSGQGQkf2JXoVRG8Q92GBIMQ
V5hiYFvOrm1kAPVXaHsL82g7HAdUWH/W/WSTas4U2ZNLQ/2F4MOfjzG+S0ixDCd9bkh7/XAQ
D6N2BMrv30hXqKtFI4RmXMTJnUiqEcJBJ6xyghYQMY6zKrFRoL5Qs3CVI+z/g/3Q2ce0WjEm
rMQNE6wDeiHPYOicpf</vt:lpwstr>
  </property>
  <property fmtid="{D5CDD505-2E9C-101B-9397-08002B2CF9AE}" pid="3" name="_2015_ms_pID_7253431">
    <vt:lpwstr>7NeEtXbxrY1fl4uCKAoMQeTIrgl+9zUHscvIYkI/A8Urg0tZqPNCvr
DEETpehlok7bs6f2pHMuL8GQwac9kA1w/HjcmrZy8NAJn4fPQRCp7x3lsAnj0n+bvC0PbTjO
5B+WjsOq/XxhFsJ/INxBNGEKzOau2mHUie5vFej+oumRTDpCs85if2tJLhQN3w/6Uwf80+PJ
n57mC6HOBq6Ed6SN2Ad/75rw27PRJSnvM2Mk</vt:lpwstr>
  </property>
  <property fmtid="{D5CDD505-2E9C-101B-9397-08002B2CF9AE}" pid="4" name="_2015_ms_pID_7253432">
    <vt:lpwstr>dA==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1715609150</vt:lpwstr>
  </property>
</Properties>
</file>